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D892" w14:textId="77777777" w:rsidR="006437D7" w:rsidRDefault="006437D7" w:rsidP="006437D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S2-2403907</w:t>
      </w:r>
    </w:p>
    <w:p w14:paraId="6699D061" w14:textId="77777777" w:rsidR="006437D7" w:rsidRDefault="006437D7" w:rsidP="006437D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124ABE44" w14:textId="77252217" w:rsidR="006437D7" w:rsidRPr="006437D7" w:rsidRDefault="006437D7" w:rsidP="006437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D361294" w14:textId="1681F2C2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</w:t>
      </w:r>
      <w:r w:rsidR="00FC38EC">
        <w:rPr>
          <w:b/>
          <w:i/>
          <w:noProof/>
          <w:sz w:val="28"/>
        </w:rPr>
        <w:t>888</w:t>
      </w:r>
    </w:p>
    <w:p w14:paraId="2E739E58" w14:textId="47136DE3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203D8">
        <w:rPr>
          <w:rFonts w:eastAsia="Batang" w:cs="Arial"/>
          <w:lang w:eastAsia="zh-CN"/>
        </w:rPr>
        <w:t>240556</w:t>
      </w:r>
      <w:r w:rsidRPr="006C2E80">
        <w:rPr>
          <w:rFonts w:eastAsia="Batang" w:cs="Arial"/>
          <w:lang w:eastAsia="zh-CN"/>
        </w:rPr>
        <w:t>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4F41809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7857A2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SA3 received several LSes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</w:p>
    <w:p w14:paraId="650A81B6" w14:textId="22689E97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FC38EC">
        <w:rPr>
          <w:color w:val="000000" w:themeColor="text1"/>
        </w:rPr>
        <w:t xml:space="preserve"> </w:t>
      </w:r>
      <w:r w:rsidR="00EB61E7">
        <w:rPr>
          <w:color w:val="000000" w:themeColor="text1"/>
        </w:rPr>
        <w:t>find</w:t>
      </w:r>
      <w:r w:rsidR="00FC38EC">
        <w:rPr>
          <w:color w:val="000000" w:themeColor="text1"/>
        </w:rPr>
        <w:t>s that the definition of IPX Service Hub is unclear, and would like GSMA to clarify the definition of IPX Service Hub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7E3A6B2E" w14:textId="75D609CD" w:rsidR="00EA1DFA" w:rsidRPr="00FC38EC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>,</w:t>
      </w:r>
      <w:r w:rsidR="00761174">
        <w:rPr>
          <w:color w:val="000000" w:themeColor="text1"/>
        </w:rPr>
        <w:t xml:space="preserve"> </w:t>
      </w:r>
      <w:r w:rsidR="00FC38EC" w:rsidRPr="00C7550E">
        <w:rPr>
          <w:color w:val="000000" w:themeColor="text1"/>
        </w:rPr>
        <w:t xml:space="preserve">SA3 believes that </w:t>
      </w:r>
      <w:r w:rsidR="00465084">
        <w:rPr>
          <w:color w:val="000000" w:themeColor="text1"/>
        </w:rPr>
        <w:t>these requirements need to be evaluated by SA1 and the corresponding impacts on the architecture by SA2 first.</w:t>
      </w:r>
      <w:r w:rsidR="00FC38EC">
        <w:t>.</w:t>
      </w:r>
    </w:p>
    <w:p w14:paraId="50E245B0" w14:textId="6CD9E531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65D9AC3C" w:rsidR="009C28C3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 xml:space="preserve">would like </w:t>
      </w:r>
      <w:r w:rsidR="00EB61E7">
        <w:rPr>
          <w:color w:val="000000" w:themeColor="text1"/>
        </w:rPr>
        <w:t xml:space="preserve">GSMA to clarify what does the aggregation mean. SA3 is also willing </w:t>
      </w:r>
      <w:r w:rsidR="009C28C3">
        <w:rPr>
          <w:color w:val="000000" w:themeColor="text1"/>
        </w:rPr>
        <w:t>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r w:rsidR="00C7550E">
        <w:rPr>
          <w:color w:val="000000" w:themeColor="text1"/>
        </w:rPr>
        <w:t>take into account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>5 Adhoc-e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A4F41" w14:textId="77777777" w:rsidR="000B492D" w:rsidRDefault="000B492D">
      <w:pPr>
        <w:spacing w:after="0"/>
      </w:pPr>
      <w:r>
        <w:separator/>
      </w:r>
    </w:p>
  </w:endnote>
  <w:endnote w:type="continuationSeparator" w:id="0">
    <w:p w14:paraId="305ECA10" w14:textId="77777777" w:rsidR="000B492D" w:rsidRDefault="000B4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98D2B" w14:textId="77777777" w:rsidR="000B492D" w:rsidRDefault="000B492D">
      <w:pPr>
        <w:spacing w:after="0"/>
      </w:pPr>
      <w:r>
        <w:separator/>
      </w:r>
    </w:p>
  </w:footnote>
  <w:footnote w:type="continuationSeparator" w:id="0">
    <w:p w14:paraId="549898EB" w14:textId="77777777" w:rsidR="000B492D" w:rsidRDefault="000B49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7285">
    <w:abstractNumId w:val="7"/>
  </w:num>
  <w:num w:numId="2" w16cid:durableId="877205903">
    <w:abstractNumId w:val="6"/>
  </w:num>
  <w:num w:numId="3" w16cid:durableId="1507745387">
    <w:abstractNumId w:val="4"/>
  </w:num>
  <w:num w:numId="4" w16cid:durableId="194537364">
    <w:abstractNumId w:val="3"/>
  </w:num>
  <w:num w:numId="5" w16cid:durableId="1893073674">
    <w:abstractNumId w:val="2"/>
  </w:num>
  <w:num w:numId="6" w16cid:durableId="387457021">
    <w:abstractNumId w:val="1"/>
  </w:num>
  <w:num w:numId="7" w16cid:durableId="1985160475">
    <w:abstractNumId w:val="0"/>
  </w:num>
  <w:num w:numId="8" w16cid:durableId="1400901010">
    <w:abstractNumId w:val="5"/>
  </w:num>
  <w:num w:numId="9" w16cid:durableId="113865037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B492D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D2B75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65084"/>
    <w:rsid w:val="00470DF6"/>
    <w:rsid w:val="00472BA5"/>
    <w:rsid w:val="0047545E"/>
    <w:rsid w:val="00487E1F"/>
    <w:rsid w:val="00495452"/>
    <w:rsid w:val="0049743F"/>
    <w:rsid w:val="004A1215"/>
    <w:rsid w:val="004A2FD8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37D7"/>
    <w:rsid w:val="006443C8"/>
    <w:rsid w:val="0065392A"/>
    <w:rsid w:val="00660980"/>
    <w:rsid w:val="00674DCB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1174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BCE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26267"/>
    <w:rsid w:val="00A54FBF"/>
    <w:rsid w:val="00A70448"/>
    <w:rsid w:val="00A76C90"/>
    <w:rsid w:val="00AA4B56"/>
    <w:rsid w:val="00AA4FF3"/>
    <w:rsid w:val="00AA64C1"/>
    <w:rsid w:val="00AD58CC"/>
    <w:rsid w:val="00AE1B3E"/>
    <w:rsid w:val="00B0514D"/>
    <w:rsid w:val="00B10B1E"/>
    <w:rsid w:val="00B203D8"/>
    <w:rsid w:val="00B2058A"/>
    <w:rsid w:val="00B35644"/>
    <w:rsid w:val="00B766F5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1DFA"/>
    <w:rsid w:val="00EB61E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38EC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h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2939-8EF4-4ED8-BE6C-173183FC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(3)+z2q09QQlRmx+tdOTPbx0jvEVPClPfQ+QeWPr/qOWAKW+E/iPf/Fx3f9RZ1+6sqZcfqYQlIL
jLfstiGn3Ip3uKQKNMocHshFRjwTNF7TpRRb2LWdb6C1t5RZ6M6JfR66WrFDiW5b1fIqEpta
LJZmvvDWHJauzQ/vbUS/nM+B/YDeWPt7RA2AiElahHADDVQURVGD3HUjy+akvyoZ5UmpM4NM
P2hpY+bSNKy6fF79GN</vt:lpwstr>
  </property>
  <property fmtid="{D5CDD505-2E9C-101B-9397-08002B2CF9AE}" pid="3" name="_2015_ms_pID_7253431">
    <vt:lpwstr>fqAM7w1E0D8KIvx+CS2yMyY50goQXp4bYO1TPMwtAIjzEc9aV/iPdV
P9AObBHzKIFdqm95Yp8WMwKIOFkEiOwYbHzV+3EYk3YdfEP+aF7I/8wQfv6LNju/SFmvabHP
mD47Z0JuOnYh6E4K1WfBDUu+nvTzCbZePfxJ5k1Om9PUY/KN5nB94RcWAkmmMif9L6HpE7Zn
xVK2zPTRMuIPFR6Zy17/lXsXLH4sOATbiEZr</vt:lpwstr>
  </property>
  <property fmtid="{D5CDD505-2E9C-101B-9397-08002B2CF9AE}" pid="4" name="_2015_ms_pID_7253432">
    <vt:lpwstr>44FX+ho0GsfFDYCkVpmw1xU=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